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73792" w14:textId="77777777" w:rsidR="00234BDF" w:rsidRDefault="00234BDF" w:rsidP="0023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RUSSELL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7BCA8F" w14:textId="77777777" w:rsidR="00234BDF" w:rsidRDefault="00234BDF" w:rsidP="0023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Tavistock, Devon. Yeoman.</w:t>
      </w:r>
    </w:p>
    <w:p w14:paraId="5E16A6CA" w14:textId="77777777" w:rsidR="00234BDF" w:rsidRDefault="00234BDF" w:rsidP="00234BDF">
      <w:pPr>
        <w:rPr>
          <w:rFonts w:ascii="Times New Roman" w:hAnsi="Times New Roman" w:cs="Times New Roman"/>
        </w:rPr>
      </w:pPr>
    </w:p>
    <w:p w14:paraId="2609813B" w14:textId="77777777" w:rsidR="00234BDF" w:rsidRDefault="00234BDF" w:rsidP="00234BDF">
      <w:pPr>
        <w:rPr>
          <w:rFonts w:ascii="Times New Roman" w:hAnsi="Times New Roman" w:cs="Times New Roman"/>
        </w:rPr>
      </w:pPr>
    </w:p>
    <w:p w14:paraId="55AF72D9" w14:textId="77777777" w:rsidR="00234BDF" w:rsidRDefault="00234BDF" w:rsidP="0023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Russell(q.v.) and John Passer(q.v.), as the executors of Agnes </w:t>
      </w:r>
    </w:p>
    <w:p w14:paraId="46D5D46F" w14:textId="77777777" w:rsidR="00234BDF" w:rsidRDefault="00234BDF" w:rsidP="00234BD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Smyth(q.v.), brought a plaint of debt against Unknown Lewis, as the executor of John Pollard(q.v.), him, Lewis Pollard of Bideford(q.v.), Richard </w:t>
      </w:r>
      <w:proofErr w:type="spellStart"/>
      <w:r>
        <w:rPr>
          <w:rFonts w:ascii="Times New Roman" w:hAnsi="Times New Roman" w:cs="Times New Roman"/>
        </w:rPr>
        <w:t>Donet</w:t>
      </w:r>
      <w:proofErr w:type="spellEnd"/>
      <w:r>
        <w:rPr>
          <w:rFonts w:ascii="Times New Roman" w:hAnsi="Times New Roman" w:cs="Times New Roman"/>
        </w:rPr>
        <w:t xml:space="preserve"> of Bideford(q.v.) and John Yeo of Bideford(q.v.).</w:t>
      </w:r>
    </w:p>
    <w:p w14:paraId="14438BDB" w14:textId="77777777" w:rsidR="00234BDF" w:rsidRDefault="00234BDF" w:rsidP="0023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E5908C0" w14:textId="77777777" w:rsidR="00234BDF" w:rsidRDefault="00234BDF" w:rsidP="00234BDF">
      <w:pPr>
        <w:rPr>
          <w:rFonts w:ascii="Times New Roman" w:hAnsi="Times New Roman" w:cs="Times New Roman"/>
        </w:rPr>
      </w:pPr>
    </w:p>
    <w:p w14:paraId="38B1B6CB" w14:textId="77777777" w:rsidR="00234BDF" w:rsidRDefault="00234BDF" w:rsidP="0023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2019</w:t>
      </w:r>
    </w:p>
    <w:p w14:paraId="656A32B2" w14:textId="77777777" w:rsidR="006B2F86" w:rsidRPr="00E71FC3" w:rsidRDefault="00234B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D3C8C" w14:textId="77777777" w:rsidR="00234BDF" w:rsidRDefault="00234BDF" w:rsidP="00E71FC3">
      <w:r>
        <w:separator/>
      </w:r>
    </w:p>
  </w:endnote>
  <w:endnote w:type="continuationSeparator" w:id="0">
    <w:p w14:paraId="1D781DFB" w14:textId="77777777" w:rsidR="00234BDF" w:rsidRDefault="00234B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9D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7D3F2" w14:textId="77777777" w:rsidR="00234BDF" w:rsidRDefault="00234BDF" w:rsidP="00E71FC3">
      <w:r>
        <w:separator/>
      </w:r>
    </w:p>
  </w:footnote>
  <w:footnote w:type="continuationSeparator" w:id="0">
    <w:p w14:paraId="1DA60572" w14:textId="77777777" w:rsidR="00234BDF" w:rsidRDefault="00234B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BDF"/>
    <w:rsid w:val="001A7C09"/>
    <w:rsid w:val="00234B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FE2E"/>
  <w15:chartTrackingRefBased/>
  <w15:docId w15:val="{3F8565F4-3079-4368-9E5D-FCD58985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4B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2019-01-13T20:33:00Z</dcterms:created>
  <dcterms:modified xsi:type="dcterms:W3CDTF">2019-01-13T20:34:00Z</dcterms:modified>
</cp:coreProperties>
</file>